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2840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284012" w:rsidRPr="00284012">
          <w:rPr>
            <w:rStyle w:val="a9"/>
          </w:rPr>
          <w:t>Государственное бюджетное учреждение здравоохранения "Областной противотуберкулезный диспансер"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>
              <w:rPr>
                <w:rFonts w:ascii="Times New Roman" w:hAnsi="Times New Roman"/>
                <w:sz w:val="20"/>
                <w:szCs w:val="20"/>
              </w:rPr>
              <w:t>Рабочие места (ед.)  - основные/все</w:t>
            </w:r>
          </w:p>
        </w:tc>
        <w:tc>
          <w:tcPr>
            <w:tcW w:w="843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57/164</w:t>
            </w:r>
          </w:p>
        </w:tc>
        <w:tc>
          <w:tcPr>
            <w:tcW w:w="3118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57/164</w:t>
            </w:r>
          </w:p>
        </w:tc>
        <w:tc>
          <w:tcPr>
            <w:tcW w:w="1063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1/1</w:t>
            </w:r>
          </w:p>
        </w:tc>
        <w:tc>
          <w:tcPr>
            <w:tcW w:w="1064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11/13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45/150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70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3118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1063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3118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1063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284012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284012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ловий труда с учетом эффе</w:t>
            </w:r>
            <w:r w:rsidRPr="00F06873">
              <w:rPr>
                <w:color w:val="000000"/>
                <w:sz w:val="16"/>
                <w:szCs w:val="16"/>
              </w:rPr>
              <w:t>к</w:t>
            </w:r>
            <w:r w:rsidRPr="00F06873">
              <w:rPr>
                <w:color w:val="000000"/>
                <w:sz w:val="16"/>
                <w:szCs w:val="16"/>
              </w:rPr>
              <w:t>тивного примен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Pr="00F06873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84012">
              <w:rPr>
                <w:b/>
                <w:sz w:val="18"/>
                <w:szCs w:val="18"/>
              </w:rPr>
              <w:t>Общебольничный</w:t>
            </w:r>
            <w:proofErr w:type="spellEnd"/>
            <w:r w:rsidRPr="00284012">
              <w:rPr>
                <w:b/>
                <w:sz w:val="18"/>
                <w:szCs w:val="18"/>
              </w:rPr>
              <w:t xml:space="preserve"> медици</w:t>
            </w:r>
            <w:r w:rsidRPr="00284012">
              <w:rPr>
                <w:b/>
                <w:sz w:val="18"/>
                <w:szCs w:val="18"/>
              </w:rPr>
              <w:t>н</w:t>
            </w:r>
            <w:r w:rsidRPr="00284012">
              <w:rPr>
                <w:b/>
                <w:sz w:val="18"/>
                <w:szCs w:val="18"/>
              </w:rPr>
              <w:t>ский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Pr="00F06873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Врач-пульмонолог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Pr="00F06873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диетич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05301/003-1А (05301/00</w:t>
            </w:r>
            <w:r>
              <w:rPr>
                <w:sz w:val="18"/>
                <w:szCs w:val="18"/>
              </w:rPr>
              <w:lastRenderedPageBreak/>
              <w:t>3)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Медицинская сестра диетич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84012">
              <w:rPr>
                <w:b/>
                <w:sz w:val="18"/>
                <w:szCs w:val="18"/>
              </w:rPr>
              <w:t>Трансфузиологический</w:t>
            </w:r>
            <w:proofErr w:type="spellEnd"/>
            <w:r w:rsidRPr="00284012">
              <w:rPr>
                <w:b/>
                <w:sz w:val="18"/>
                <w:szCs w:val="18"/>
              </w:rPr>
              <w:t xml:space="preserve"> к</w:t>
            </w:r>
            <w:r w:rsidRPr="00284012">
              <w:rPr>
                <w:b/>
                <w:sz w:val="18"/>
                <w:szCs w:val="18"/>
              </w:rPr>
              <w:t>а</w:t>
            </w:r>
            <w:r w:rsidRPr="00284012">
              <w:rPr>
                <w:b/>
                <w:sz w:val="18"/>
                <w:szCs w:val="18"/>
              </w:rPr>
              <w:t>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Кабинет врача-терапевта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Приемный покой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Организационно-методический кабинет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организационно-методическим кабинетом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Врач-методист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Врач-статистик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статистик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2 фтизиатрическое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Аптека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аптекой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Провизор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Фармацевт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05301/016-1А (05301/016)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Фармацевт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05301/016-2А (05301/016)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Фармацевт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Отделение анестезиологии-реанимации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 xml:space="preserve">Административно-хозяйственный персонал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закупок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закупкам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Административно-хозяйственный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05301/020-1А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05301/020-2А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05301/020-3А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05301/020-4А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05301/020-5А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05301/021-1А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05301/021-2А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05301/021-3А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05301/021-4А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05301/021-5А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05301/021-6А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05301/021-7А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05301/021-8А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05301/021-9А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05301/021-10А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05301/021-11А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05301/022-3А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05301/022-4А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05301/022-5А </w:t>
            </w:r>
            <w:r>
              <w:rPr>
                <w:sz w:val="18"/>
                <w:szCs w:val="18"/>
              </w:rPr>
              <w:lastRenderedPageBreak/>
              <w:t>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05301/022-6А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05301/022-7А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05301/022-8А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05301/022-9А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05301/022-10А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05301/022-11А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05301/022-12А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05301/022-13А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05301/022-14А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05301/022-15А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05301/022-16А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05301/022-17А </w:t>
            </w:r>
            <w:r>
              <w:rPr>
                <w:sz w:val="18"/>
                <w:szCs w:val="18"/>
              </w:rPr>
              <w:lastRenderedPageBreak/>
              <w:t>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05301/022-18А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05301/022-19А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05301/022-20А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05301/022-21А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05301/022-22А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05301/022-23А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05301/022-24А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05301/022-25А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05301/022-26А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05301/022-27А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05301/022-28А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05301/022-29А </w:t>
            </w:r>
            <w:r>
              <w:rPr>
                <w:sz w:val="18"/>
                <w:szCs w:val="18"/>
              </w:rPr>
              <w:lastRenderedPageBreak/>
              <w:t>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05301/022-30А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05301/022-31А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05301/022-32А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05301/022-33А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поликлинико</w:t>
            </w:r>
            <w:proofErr w:type="gramStart"/>
            <w:r>
              <w:rPr>
                <w:sz w:val="18"/>
                <w:szCs w:val="18"/>
              </w:rPr>
              <w:t>й-</w:t>
            </w:r>
            <w:proofErr w:type="gramEnd"/>
            <w:r>
              <w:rPr>
                <w:sz w:val="18"/>
                <w:szCs w:val="18"/>
              </w:rPr>
              <w:t xml:space="preserve"> врач-фтизиатр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статистик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05301/026-2А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05301/026-3А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05301/026-4А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05301/026-5А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05301/026-6А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05301/026-7А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05301/026-8А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05301/026-9А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05301/026-10А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05301/026-11А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05301/026-12А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05301/026-13А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05301/026-14А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05301/026-15А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05301/026-16А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05301/026-17А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05301/026-18А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05301/027-2А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05301/027-3А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05301/027-4А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05301/027-5А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05301/027-6А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05301/027-7А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05301/027-8А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05301/027-9А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05301/027-10А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05301/027-11А </w:t>
            </w:r>
            <w:r>
              <w:rPr>
                <w:sz w:val="18"/>
                <w:szCs w:val="18"/>
              </w:rPr>
              <w:lastRenderedPageBreak/>
              <w:t>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05301/027-12А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05301/027-13А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05301/027-14А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05301/027-15А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05301/027-16А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05301/027-17А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05301/027-18А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05301/027-19А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05301/027-20А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05301/027-21А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05301/030-1А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05301/030-2А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05301/030-3А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05301/030-4А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05301/030-5А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05301/030-6А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05301/030-7А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05301/030-8А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05301/030-9А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Дневной стационар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Отделение платных мед</w:t>
            </w:r>
            <w:r w:rsidRPr="00284012">
              <w:rPr>
                <w:b/>
                <w:sz w:val="18"/>
                <w:szCs w:val="18"/>
              </w:rPr>
              <w:t>и</w:t>
            </w:r>
            <w:r w:rsidRPr="00284012">
              <w:rPr>
                <w:b/>
                <w:sz w:val="18"/>
                <w:szCs w:val="18"/>
              </w:rPr>
              <w:t>цинских услуг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05301/032-1А (05301/032)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</w:t>
            </w:r>
            <w:r>
              <w:rPr>
                <w:sz w:val="18"/>
                <w:szCs w:val="18"/>
              </w:rPr>
              <w:lastRenderedPageBreak/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Медицинский дезинфектор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Отделение платных мед</w:t>
            </w:r>
            <w:r w:rsidRPr="00284012">
              <w:rPr>
                <w:b/>
                <w:sz w:val="18"/>
                <w:szCs w:val="18"/>
              </w:rPr>
              <w:t>и</w:t>
            </w:r>
            <w:r w:rsidRPr="00284012">
              <w:rPr>
                <w:b/>
                <w:sz w:val="18"/>
                <w:szCs w:val="18"/>
              </w:rPr>
              <w:t>цинских услуг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</w:t>
            </w:r>
            <w:proofErr w:type="gramStart"/>
            <w:r>
              <w:rPr>
                <w:sz w:val="18"/>
                <w:szCs w:val="18"/>
              </w:rPr>
              <w:t>м-</w:t>
            </w:r>
            <w:proofErr w:type="gramEnd"/>
            <w:r>
              <w:rPr>
                <w:sz w:val="18"/>
                <w:szCs w:val="18"/>
              </w:rPr>
              <w:t xml:space="preserve"> врач-методист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05301/036-1А (05301/036)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05301/036-2А (05301/036)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05301/036-3А (05301/036)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Врач-бактериолог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05301/039-1А (05301/039)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финансовой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по финансовому учету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Отделение платных мед</w:t>
            </w:r>
            <w:r w:rsidRPr="00284012">
              <w:rPr>
                <w:b/>
                <w:sz w:val="18"/>
                <w:szCs w:val="18"/>
              </w:rPr>
              <w:t>и</w:t>
            </w:r>
            <w:r w:rsidRPr="00284012">
              <w:rPr>
                <w:b/>
                <w:sz w:val="18"/>
                <w:szCs w:val="18"/>
              </w:rPr>
              <w:t>цинских услуг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Врач-эндоскопист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Детский санаторий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детским санат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рием - 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по лечебной фи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культуре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05301/051-1А (05301/051)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05301/053-1А (05301/053)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b/>
                <w:sz w:val="18"/>
                <w:szCs w:val="18"/>
              </w:rPr>
            </w:pPr>
            <w:r w:rsidRPr="00284012">
              <w:rPr>
                <w:b/>
                <w:sz w:val="18"/>
                <w:szCs w:val="18"/>
              </w:rPr>
              <w:t>Отделение физиотерапии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Врач-физиотерапевт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284012" w:rsidRPr="00F06873" w:rsidTr="004654AF">
        <w:tc>
          <w:tcPr>
            <w:tcW w:w="959" w:type="dxa"/>
            <w:shd w:val="clear" w:color="auto" w:fill="auto"/>
            <w:vAlign w:val="center"/>
          </w:tcPr>
          <w:p w:rsid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84012" w:rsidRPr="00284012" w:rsidRDefault="00284012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84012" w:rsidRDefault="00284012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4654AF" w:rsidRDefault="004654AF" w:rsidP="009D6532">
      <w:r>
        <w:t>Дата составления:</w:t>
      </w:r>
      <w:r w:rsidR="00284012">
        <w:t xml:space="preserve"> 19.08.2016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84012" w:rsidP="009D6532">
            <w:pPr>
              <w:pStyle w:val="aa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84012" w:rsidP="009D6532">
            <w:pPr>
              <w:pStyle w:val="aa"/>
            </w:pPr>
            <w:r>
              <w:t>Колесникова Н.М.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2840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84012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84012" w:rsidP="009D6532">
            <w:pPr>
              <w:pStyle w:val="aa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84012" w:rsidRPr="00284012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</w:tr>
      <w:tr w:rsidR="00284012" w:rsidRPr="00284012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(дата)</w:t>
            </w:r>
          </w:p>
        </w:tc>
      </w:tr>
      <w:tr w:rsidR="00284012" w:rsidRPr="00284012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</w:tr>
      <w:tr w:rsidR="00284012" w:rsidRPr="00284012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(дата)</w:t>
            </w:r>
          </w:p>
        </w:tc>
      </w:tr>
      <w:tr w:rsidR="00284012" w:rsidRPr="00284012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</w:tr>
      <w:tr w:rsidR="00284012" w:rsidRPr="00284012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(дата)</w:t>
            </w:r>
          </w:p>
        </w:tc>
      </w:tr>
      <w:tr w:rsidR="00284012" w:rsidRPr="00284012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4012" w:rsidRPr="00284012" w:rsidRDefault="00284012" w:rsidP="009D6532">
            <w:pPr>
              <w:pStyle w:val="aa"/>
            </w:pPr>
          </w:p>
        </w:tc>
      </w:tr>
      <w:tr w:rsidR="00284012" w:rsidRPr="00284012" w:rsidTr="0028401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84012" w:rsidRPr="00284012" w:rsidRDefault="00284012" w:rsidP="009D6532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284012" w:rsidTr="00284012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284012" w:rsidRDefault="00284012" w:rsidP="002743B5">
            <w:pPr>
              <w:pStyle w:val="aa"/>
            </w:pPr>
            <w:r w:rsidRPr="00284012">
              <w:t>3110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284012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284012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284012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284012" w:rsidRDefault="00284012" w:rsidP="002743B5">
            <w:pPr>
              <w:pStyle w:val="aa"/>
            </w:pPr>
            <w:r w:rsidRPr="00284012">
              <w:t>Егоров Михаил Эдуардович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84012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84012" w:rsidRDefault="002743B5" w:rsidP="002743B5">
            <w:pPr>
              <w:pStyle w:val="aa"/>
            </w:pPr>
          </w:p>
        </w:tc>
      </w:tr>
      <w:tr w:rsidR="002743B5" w:rsidRPr="00284012" w:rsidTr="002743B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2743B5" w:rsidRPr="00284012" w:rsidRDefault="00284012" w:rsidP="002743B5">
            <w:pPr>
              <w:pStyle w:val="aa"/>
              <w:rPr>
                <w:b/>
                <w:vertAlign w:val="superscript"/>
              </w:rPr>
            </w:pPr>
            <w:r w:rsidRPr="0028401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743B5" w:rsidRPr="00284012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2743B5" w:rsidRPr="00284012" w:rsidRDefault="00284012" w:rsidP="002743B5">
            <w:pPr>
              <w:pStyle w:val="aa"/>
              <w:rPr>
                <w:b/>
                <w:vertAlign w:val="superscript"/>
              </w:rPr>
            </w:pPr>
            <w:r w:rsidRPr="0028401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2743B5" w:rsidRPr="00284012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743B5" w:rsidRPr="00284012" w:rsidRDefault="00284012" w:rsidP="002743B5">
            <w:pPr>
              <w:pStyle w:val="aa"/>
              <w:rPr>
                <w:b/>
                <w:vertAlign w:val="superscript"/>
              </w:rPr>
            </w:pPr>
            <w:r w:rsidRPr="00284012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2743B5" w:rsidRPr="00284012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743B5" w:rsidRPr="00284012" w:rsidRDefault="00284012" w:rsidP="002743B5">
            <w:pPr>
              <w:pStyle w:val="aa"/>
              <w:rPr>
                <w:vertAlign w:val="superscript"/>
              </w:rPr>
            </w:pPr>
            <w:r w:rsidRPr="00284012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activedoc_name" w:val="Документ22"/>
    <w:docVar w:name="ceh_info" w:val="Государственное бюджетное учреждение здравоохранения &quot;Областной противотуберкулезный диспансер&quot;"/>
    <w:docVar w:name="doc_name" w:val="Документ22"/>
    <w:docVar w:name="org_name" w:val="     "/>
    <w:docVar w:name="pers_guids" w:val="D4DE0826697E41D3B1FF96CB62159FD5@143-823-058-49"/>
    <w:docVar w:name="pers_snils" w:val="D4DE0826697E41D3B1FF96CB62159FD5@143-823-058-49"/>
    <w:docVar w:name="sv_docs" w:val="1"/>
  </w:docVars>
  <w:rsids>
    <w:rsidRoot w:val="00284012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84012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25C51"/>
    <w:rsid w:val="00820552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14</Pages>
  <Words>3031</Words>
  <Characters>17278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Krokoz™</Company>
  <LinksUpToDate>false</LinksUpToDate>
  <CharactersWithSpaces>20269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Оля</dc:creator>
  <cp:lastModifiedBy>Оля</cp:lastModifiedBy>
  <cp:revision>1</cp:revision>
  <dcterms:created xsi:type="dcterms:W3CDTF">2016-08-19T07:05:00Z</dcterms:created>
  <dcterms:modified xsi:type="dcterms:W3CDTF">2016-08-19T07:06:00Z</dcterms:modified>
</cp:coreProperties>
</file>